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1B3E26" w14:paraId="59E3DDA2" w14:textId="77777777" w:rsidTr="00935441">
        <w:tc>
          <w:tcPr>
            <w:tcW w:w="5500" w:type="dxa"/>
            <w:hideMark/>
          </w:tcPr>
          <w:p w14:paraId="0A181B81" w14:textId="77777777" w:rsidR="001B3E26" w:rsidRDefault="001B3E26" w:rsidP="00935441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1B3E26" w14:paraId="2D70D61C" w14:textId="77777777" w:rsidTr="00935441">
        <w:tc>
          <w:tcPr>
            <w:tcW w:w="5500" w:type="dxa"/>
            <w:hideMark/>
          </w:tcPr>
          <w:p w14:paraId="15BA76EB" w14:textId="77777777" w:rsidR="001B3E26" w:rsidRDefault="001B3E26" w:rsidP="00935441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1B3E26" w14:paraId="1D40AAE7" w14:textId="77777777" w:rsidTr="00935441">
        <w:tc>
          <w:tcPr>
            <w:tcW w:w="5500" w:type="dxa"/>
            <w:hideMark/>
          </w:tcPr>
          <w:p w14:paraId="5CD2C79D" w14:textId="77777777" w:rsidR="001B3E26" w:rsidRDefault="001B3E26" w:rsidP="00935441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«МРСК Центра» - «Воронежэнерго»</w:t>
            </w:r>
          </w:p>
        </w:tc>
      </w:tr>
      <w:tr w:rsidR="001B3E26" w14:paraId="0F0C7F2C" w14:textId="77777777" w:rsidTr="00935441">
        <w:tc>
          <w:tcPr>
            <w:tcW w:w="5500" w:type="dxa"/>
            <w:hideMark/>
          </w:tcPr>
          <w:p w14:paraId="54E923BA" w14:textId="77777777" w:rsidR="001B3E26" w:rsidRDefault="001B3E26" w:rsidP="00935441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1B3E26" w14:paraId="1D1CD0C7" w14:textId="77777777" w:rsidTr="00935441">
        <w:tc>
          <w:tcPr>
            <w:tcW w:w="5500" w:type="dxa"/>
            <w:hideMark/>
          </w:tcPr>
          <w:p w14:paraId="6D778456" w14:textId="33B8411D" w:rsidR="001B3E26" w:rsidRDefault="001B3E26" w:rsidP="00115D7C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 201</w:t>
            </w:r>
            <w:r w:rsidR="00115D7C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 г.</w:t>
            </w:r>
          </w:p>
        </w:tc>
      </w:tr>
    </w:tbl>
    <w:p w14:paraId="7B29248F" w14:textId="009C5FE9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7B292492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2490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2491" w14:textId="77777777" w:rsidR="00C44B8B" w:rsidRPr="002D0944" w:rsidRDefault="00234FDB" w:rsidP="001B17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203C_</w:t>
            </w:r>
            <w:r w:rsidR="002D0944">
              <w:rPr>
                <w:b/>
                <w:sz w:val="26"/>
                <w:szCs w:val="26"/>
              </w:rPr>
              <w:t>191</w:t>
            </w:r>
          </w:p>
        </w:tc>
      </w:tr>
      <w:tr w:rsidR="00C44B8B" w14:paraId="7B292495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2493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92494" w14:textId="6CA7D57E" w:rsidR="00C44B8B" w:rsidRPr="00234FDB" w:rsidRDefault="00C9485C" w:rsidP="00FF3A9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9485C">
              <w:rPr>
                <w:b/>
                <w:sz w:val="26"/>
                <w:szCs w:val="26"/>
                <w:lang w:val="en-US"/>
              </w:rPr>
              <w:t>2117021</w:t>
            </w:r>
          </w:p>
        </w:tc>
      </w:tr>
    </w:tbl>
    <w:p w14:paraId="7B29249B" w14:textId="77777777" w:rsidR="00C44B8B" w:rsidRPr="00CB6078" w:rsidRDefault="00C44B8B" w:rsidP="00C44B8B"/>
    <w:p w14:paraId="7B29249C" w14:textId="77777777" w:rsidR="00C44B8B" w:rsidRPr="00CB6078" w:rsidRDefault="00C44B8B" w:rsidP="00C44B8B"/>
    <w:p w14:paraId="7B29249D" w14:textId="77777777" w:rsidR="00C44B8B" w:rsidRPr="00CB6078" w:rsidRDefault="00C44B8B" w:rsidP="00C44B8B"/>
    <w:p w14:paraId="7B29249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7B29249F" w14:textId="509922AE" w:rsidR="00612811" w:rsidRPr="00C9485C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5756D">
        <w:rPr>
          <w:b/>
          <w:sz w:val="26"/>
          <w:szCs w:val="26"/>
        </w:rPr>
        <w:t>(</w:t>
      </w:r>
      <w:r w:rsidR="00FF3A9F" w:rsidRPr="00FF3A9F">
        <w:rPr>
          <w:b/>
          <w:sz w:val="26"/>
          <w:szCs w:val="26"/>
        </w:rPr>
        <w:t>Траверса ТМ2</w:t>
      </w:r>
      <w:r w:rsidR="00C9485C">
        <w:rPr>
          <w:b/>
          <w:sz w:val="26"/>
          <w:szCs w:val="26"/>
        </w:rPr>
        <w:t>3</w:t>
      </w:r>
      <w:r w:rsidR="00FF3A9F" w:rsidRPr="00FF3A9F">
        <w:rPr>
          <w:b/>
          <w:sz w:val="26"/>
          <w:szCs w:val="26"/>
        </w:rPr>
        <w:t xml:space="preserve"> 23.0016-1</w:t>
      </w:r>
      <w:r w:rsidR="00925FE8">
        <w:rPr>
          <w:b/>
          <w:sz w:val="26"/>
          <w:szCs w:val="26"/>
        </w:rPr>
        <w:t>2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10C1E7E" w14:textId="77777777" w:rsidR="001B3E26" w:rsidRPr="0073431B" w:rsidRDefault="001B3E26" w:rsidP="00773399">
      <w:pPr>
        <w:ind w:firstLine="0"/>
        <w:jc w:val="center"/>
        <w:rPr>
          <w:sz w:val="24"/>
          <w:szCs w:val="24"/>
        </w:rPr>
      </w:pPr>
    </w:p>
    <w:p w14:paraId="56727B9A" w14:textId="77777777" w:rsidR="001B3E26" w:rsidRDefault="001B3E26" w:rsidP="001B3E26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Общая часть.</w:t>
      </w:r>
    </w:p>
    <w:p w14:paraId="00FCAE2C" w14:textId="3D78A9B8" w:rsidR="001B3E26" w:rsidRDefault="001B3E26" w:rsidP="001B3E2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ПАО «МРСК Центра» производит закупку </w:t>
      </w:r>
      <w:r w:rsidRPr="001B3E26">
        <w:rPr>
          <w:bCs/>
          <w:sz w:val="26"/>
          <w:szCs w:val="26"/>
        </w:rPr>
        <w:t>траверс (Траверса ТМ2</w:t>
      </w:r>
      <w:r w:rsidR="00C9485C">
        <w:rPr>
          <w:bCs/>
          <w:sz w:val="26"/>
          <w:szCs w:val="26"/>
        </w:rPr>
        <w:t>3 23.0016-12</w:t>
      </w:r>
      <w:r w:rsidRPr="001B3E26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>.</w:t>
      </w:r>
    </w:p>
    <w:p w14:paraId="78B27EAF" w14:textId="77777777" w:rsidR="001B3E26" w:rsidRDefault="001B3E26" w:rsidP="001B3E26">
      <w:pPr>
        <w:ind w:firstLine="0"/>
        <w:rPr>
          <w:sz w:val="26"/>
          <w:szCs w:val="26"/>
        </w:rPr>
      </w:pPr>
    </w:p>
    <w:p w14:paraId="72B30253" w14:textId="77777777" w:rsidR="001B3E26" w:rsidRDefault="001B3E26" w:rsidP="001B3E26">
      <w:pPr>
        <w:ind w:firstLine="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           2.   </w:t>
      </w:r>
      <w:r>
        <w:rPr>
          <w:b/>
          <w:bCs/>
          <w:sz w:val="26"/>
          <w:szCs w:val="26"/>
        </w:rPr>
        <w:t>Предмет конкурса.</w:t>
      </w:r>
    </w:p>
    <w:p w14:paraId="045D7989" w14:textId="18B36BF2" w:rsidR="001B3E26" w:rsidRDefault="001B3E26" w:rsidP="00115D7C">
      <w:pPr>
        <w:spacing w:line="276" w:lineRule="auto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Поставщик обеспечивает поставку </w:t>
      </w:r>
      <w:r w:rsidRPr="001B3E26">
        <w:rPr>
          <w:bCs/>
          <w:sz w:val="26"/>
          <w:szCs w:val="26"/>
        </w:rPr>
        <w:t>траверс (Траверса ТМ2</w:t>
      </w:r>
      <w:r w:rsidR="00C9485C">
        <w:rPr>
          <w:bCs/>
          <w:sz w:val="26"/>
          <w:szCs w:val="26"/>
        </w:rPr>
        <w:t>3</w:t>
      </w:r>
      <w:r w:rsidRPr="001B3E26">
        <w:rPr>
          <w:bCs/>
          <w:sz w:val="26"/>
          <w:szCs w:val="26"/>
        </w:rPr>
        <w:t xml:space="preserve"> 23.0016-1</w:t>
      </w:r>
      <w:r w:rsidR="00C9485C">
        <w:rPr>
          <w:bCs/>
          <w:sz w:val="26"/>
          <w:szCs w:val="26"/>
        </w:rPr>
        <w:t>2</w:t>
      </w:r>
      <w:r w:rsidRPr="001B3E26">
        <w:rPr>
          <w:bCs/>
          <w:sz w:val="26"/>
          <w:szCs w:val="26"/>
        </w:rPr>
        <w:t>)</w:t>
      </w:r>
      <w:r>
        <w:rPr>
          <w:sz w:val="26"/>
          <w:szCs w:val="26"/>
        </w:rPr>
        <w:t xml:space="preserve"> на склады получателя – филиала ПАО «МРСК Центра</w:t>
      </w:r>
      <w:r w:rsidR="00115D7C">
        <w:rPr>
          <w:sz w:val="26"/>
          <w:szCs w:val="26"/>
        </w:rPr>
        <w:t>».</w:t>
      </w:r>
    </w:p>
    <w:p w14:paraId="7B2924A0" w14:textId="77777777"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B2924A1" w14:textId="6EF3B825" w:rsidR="00612811" w:rsidRPr="001B3E26" w:rsidRDefault="00612811" w:rsidP="00115D7C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1B3E26">
        <w:rPr>
          <w:b/>
          <w:bCs/>
          <w:sz w:val="26"/>
          <w:szCs w:val="26"/>
        </w:rPr>
        <w:t xml:space="preserve">Технические требования к </w:t>
      </w:r>
      <w:r w:rsidR="000D4FD2" w:rsidRPr="001B3E26">
        <w:rPr>
          <w:b/>
          <w:bCs/>
          <w:sz w:val="26"/>
          <w:szCs w:val="26"/>
        </w:rPr>
        <w:t>продукции</w:t>
      </w:r>
      <w:r w:rsidRPr="001B3E26">
        <w:rPr>
          <w:b/>
          <w:bCs/>
          <w:sz w:val="26"/>
          <w:szCs w:val="26"/>
        </w:rPr>
        <w:t>.</w:t>
      </w:r>
    </w:p>
    <w:p w14:paraId="7B2924A2" w14:textId="6CC792FF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D601A5" w:rsidRPr="00C5756D">
        <w:rPr>
          <w:sz w:val="24"/>
          <w:szCs w:val="24"/>
        </w:rPr>
        <w:t>траверс</w:t>
      </w:r>
      <w:r w:rsidR="004F4E9E" w:rsidRPr="00C5756D">
        <w:rPr>
          <w:sz w:val="24"/>
          <w:szCs w:val="24"/>
        </w:rPr>
        <w:t xml:space="preserve"> 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r w:rsidR="007F2F45" w:rsidRPr="00C5756D">
        <w:rPr>
          <w:sz w:val="24"/>
          <w:szCs w:val="24"/>
        </w:rPr>
        <w:t>Т</w:t>
      </w:r>
      <w:bookmarkStart w:id="0" w:name="Поле4"/>
      <w:r w:rsidR="00452F0E" w:rsidRPr="00C5756D">
        <w:rPr>
          <w:sz w:val="24"/>
          <w:szCs w:val="24"/>
        </w:rPr>
        <w:t xml:space="preserve">ипового проекта </w:t>
      </w:r>
      <w:r w:rsidR="006C6DF5" w:rsidRPr="006C6DF5">
        <w:rPr>
          <w:sz w:val="24"/>
          <w:szCs w:val="24"/>
        </w:rPr>
        <w:t>23.0016</w:t>
      </w:r>
      <w:r w:rsidR="0073431B" w:rsidRPr="00C5756D">
        <w:rPr>
          <w:sz w:val="24"/>
          <w:szCs w:val="24"/>
        </w:rPr>
        <w:t>.</w:t>
      </w:r>
      <w:bookmarkEnd w:id="0"/>
    </w:p>
    <w:p w14:paraId="7B2924A3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B2924A4" w14:textId="4977BD70" w:rsidR="00FC30E2" w:rsidRPr="001B3E26" w:rsidRDefault="00FC30E2" w:rsidP="00115D7C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1B3E26">
        <w:rPr>
          <w:b/>
          <w:bCs/>
          <w:sz w:val="26"/>
          <w:szCs w:val="26"/>
        </w:rPr>
        <w:t xml:space="preserve">Общие требования. </w:t>
      </w:r>
    </w:p>
    <w:p w14:paraId="7B2924A5" w14:textId="19B99357" w:rsidR="00FC30E2" w:rsidRDefault="001B3E26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FC30E2">
        <w:rPr>
          <w:sz w:val="24"/>
          <w:szCs w:val="24"/>
        </w:rPr>
        <w:t>.1. К поставке допускаются траверсы, отвечающие следующим требованиям:</w:t>
      </w:r>
    </w:p>
    <w:p w14:paraId="7B2924A6" w14:textId="77777777" w:rsidR="00FC30E2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7B2924A7" w14:textId="77777777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B2924A8" w14:textId="77777777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2924A9" w14:textId="77777777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B2924AA" w14:textId="277B36C2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94A9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B2924AB" w14:textId="7147EA7E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94A9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B2924AC" w14:textId="50FB38D7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94A9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B2924AD" w14:textId="040B93CB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94A9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B2924AE" w14:textId="77777777" w:rsidR="00FC30E2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7B2924AF" w14:textId="77777777" w:rsidR="00FC30E2" w:rsidRDefault="00FC30E2" w:rsidP="00FC30E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B2924B0" w14:textId="44985A28" w:rsidR="00FC30E2" w:rsidRDefault="00FC30E2" w:rsidP="00FC30E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B3E26">
        <w:rPr>
          <w:sz w:val="24"/>
          <w:szCs w:val="24"/>
        </w:rPr>
        <w:t>4</w:t>
      </w:r>
      <w:r>
        <w:rPr>
          <w:sz w:val="24"/>
          <w:szCs w:val="24"/>
        </w:rPr>
        <w:t xml:space="preserve">.2. Участник закупочных процедур на право заключения договора на поставку траверс для нужд </w:t>
      </w:r>
      <w:r w:rsidR="00594A9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B2924B1" w14:textId="22CDC411" w:rsidR="00FC30E2" w:rsidRDefault="00FC30E2" w:rsidP="00FC30E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="001B3E26" w:rsidRPr="001B3E26">
        <w:rPr>
          <w:sz w:val="24"/>
          <w:szCs w:val="24"/>
        </w:rPr>
        <w:t>4</w:t>
      </w:r>
      <w:r>
        <w:rPr>
          <w:sz w:val="24"/>
          <w:szCs w:val="24"/>
        </w:rPr>
        <w:t xml:space="preserve">.3. Траверсы должны соответствовать требованиям «Правил устройства электроустановок» (ПУЭ) (7-е издание) и требованиям: </w:t>
      </w:r>
    </w:p>
    <w:p w14:paraId="7B2924B2" w14:textId="18FE3F1A" w:rsidR="00FC30E2" w:rsidRDefault="00FC30E2" w:rsidP="006C6DF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6C6DF5" w:rsidRPr="006C6DF5">
        <w:rPr>
          <w:sz w:val="24"/>
          <w:szCs w:val="24"/>
        </w:rPr>
        <w:t>23.0016</w:t>
      </w:r>
      <w:r>
        <w:rPr>
          <w:sz w:val="26"/>
          <w:szCs w:val="26"/>
        </w:rPr>
        <w:t>;</w:t>
      </w:r>
    </w:p>
    <w:p w14:paraId="7B2924B3" w14:textId="77777777" w:rsidR="00FC30E2" w:rsidRDefault="00FC30E2" w:rsidP="00FC30E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B2924B4" w14:textId="30B36CA5" w:rsidR="00FC30E2" w:rsidRDefault="001B3E26" w:rsidP="00FC30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FC30E2">
        <w:rPr>
          <w:sz w:val="24"/>
          <w:szCs w:val="24"/>
        </w:rPr>
        <w:t>.4. Упаковка, транспортирование, условия и сроки хранения.</w:t>
      </w:r>
    </w:p>
    <w:p w14:paraId="7B2924B5" w14:textId="77777777"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B2924B6" w14:textId="77777777" w:rsidR="00FC30E2" w:rsidRDefault="00FC30E2" w:rsidP="00FC30E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7B2924B7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B2924B8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7B2924B9" w14:textId="528CC558" w:rsidR="00FC30E2" w:rsidRDefault="001B3E26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FC30E2">
        <w:rPr>
          <w:szCs w:val="24"/>
        </w:rPr>
        <w:t>.5. Каждая партия траверс должна подвергаться приемо-сдаточным испытаниям в соответствие с ГОСТ 23216-78.</w:t>
      </w:r>
    </w:p>
    <w:p w14:paraId="7B2924BA" w14:textId="0DA91DF0" w:rsidR="00FC30E2" w:rsidRDefault="001B3E26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FC30E2">
        <w:rPr>
          <w:szCs w:val="24"/>
        </w:rPr>
        <w:t>.6. Срок изготовления траверс должен быть не более полугода от момента поставки.</w:t>
      </w:r>
    </w:p>
    <w:p w14:paraId="7B2924BB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B2924BC" w14:textId="77777777" w:rsidR="00FC30E2" w:rsidRDefault="00FC30E2" w:rsidP="001B3E26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B2924BD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B2924BE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B2924BF" w14:textId="77777777" w:rsidR="00FC30E2" w:rsidRDefault="00FC30E2" w:rsidP="001B3E26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B2924C0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B2924C1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B2924C2" w14:textId="77777777" w:rsidR="00FC30E2" w:rsidRDefault="00FC30E2" w:rsidP="001B3E26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B2924C3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7B2924C4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B2924C5" w14:textId="77777777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B2924C6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B2924C7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7B2924C8" w14:textId="77777777" w:rsidR="00FC30E2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7B2924C9" w14:textId="77777777"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B2924CA" w14:textId="77777777" w:rsidR="00FC30E2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B2924CB" w14:textId="77777777" w:rsidR="00FC30E2" w:rsidRDefault="00FC30E2" w:rsidP="001B3E26">
      <w:pPr>
        <w:pStyle w:val="ad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B2924CC" w14:textId="25486721" w:rsidR="00FC30E2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594A9D">
        <w:rPr>
          <w:szCs w:val="24"/>
        </w:rPr>
        <w:t>ПАО</w:t>
      </w:r>
      <w:r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7B2924CD" w14:textId="77777777" w:rsidR="00FC30E2" w:rsidRDefault="00FC30E2" w:rsidP="00FC30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B2924CE" w14:textId="77777777" w:rsidR="00562D55" w:rsidRPr="00CB6078" w:rsidRDefault="00562D55" w:rsidP="00451C4D">
      <w:pPr>
        <w:rPr>
          <w:sz w:val="26"/>
          <w:szCs w:val="26"/>
        </w:rPr>
      </w:pPr>
    </w:p>
    <w:p w14:paraId="7B2924CF" w14:textId="77777777" w:rsidR="001D6900" w:rsidRPr="00CB6078" w:rsidRDefault="001D6900" w:rsidP="00451C4D">
      <w:pPr>
        <w:rPr>
          <w:sz w:val="26"/>
          <w:szCs w:val="26"/>
        </w:rPr>
      </w:pPr>
    </w:p>
    <w:p w14:paraId="7B2924D0" w14:textId="77777777" w:rsidR="004A2665" w:rsidRPr="00CB6078" w:rsidRDefault="004A2665" w:rsidP="00451C4D">
      <w:pPr>
        <w:rPr>
          <w:sz w:val="26"/>
          <w:szCs w:val="26"/>
        </w:rPr>
      </w:pPr>
    </w:p>
    <w:p w14:paraId="69A56BA7" w14:textId="29F5EE79" w:rsidR="001B3E26" w:rsidRPr="00CB6078" w:rsidRDefault="001B3E26" w:rsidP="001B3E26">
      <w:pPr>
        <w:ind w:firstLine="0"/>
        <w:rPr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4"/>
        <w:gridCol w:w="5265"/>
      </w:tblGrid>
      <w:tr w:rsidR="001B3E26" w14:paraId="6F79AD30" w14:textId="77777777" w:rsidTr="00935441">
        <w:trPr>
          <w:trHeight w:val="842"/>
        </w:trPr>
        <w:tc>
          <w:tcPr>
            <w:tcW w:w="5264" w:type="dxa"/>
            <w:hideMark/>
          </w:tcPr>
          <w:p w14:paraId="0A1FD337" w14:textId="5B1BAF3B" w:rsidR="001B3E26" w:rsidRDefault="003C1B9C" w:rsidP="00935441">
            <w:pPr>
              <w:ind w:firstLine="0"/>
              <w:rPr>
                <w:b/>
                <w:sz w:val="28"/>
                <w:szCs w:val="28"/>
              </w:rPr>
            </w:pPr>
            <w:bookmarkStart w:id="1" w:name="_GoBack" w:colFirst="0" w:colLast="1"/>
            <w:r>
              <w:rPr>
                <w:b/>
                <w:sz w:val="28"/>
                <w:szCs w:val="28"/>
              </w:rPr>
              <w:t>Заместитель н</w:t>
            </w:r>
            <w:r w:rsidR="00115D7C">
              <w:rPr>
                <w:b/>
                <w:sz w:val="28"/>
                <w:szCs w:val="28"/>
              </w:rPr>
              <w:t>ачальник</w:t>
            </w:r>
            <w:r>
              <w:rPr>
                <w:b/>
                <w:sz w:val="28"/>
                <w:szCs w:val="28"/>
              </w:rPr>
              <w:t>а</w:t>
            </w:r>
            <w:r w:rsidR="00115D7C">
              <w:rPr>
                <w:b/>
                <w:sz w:val="28"/>
                <w:szCs w:val="28"/>
              </w:rPr>
              <w:t xml:space="preserve"> УРС</w:t>
            </w:r>
          </w:p>
        </w:tc>
        <w:tc>
          <w:tcPr>
            <w:tcW w:w="5265" w:type="dxa"/>
            <w:hideMark/>
          </w:tcPr>
          <w:p w14:paraId="01F6ADE4" w14:textId="336A8BE6" w:rsidR="001B3E26" w:rsidRDefault="003C1B9C" w:rsidP="00935441">
            <w:pPr>
              <w:ind w:firstLine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Тырнов</w:t>
            </w:r>
          </w:p>
        </w:tc>
      </w:tr>
      <w:bookmarkEnd w:id="1"/>
    </w:tbl>
    <w:p w14:paraId="7B2924D3" w14:textId="1EA63755" w:rsidR="008A5CA5" w:rsidRPr="00CB6078" w:rsidRDefault="008A5CA5" w:rsidP="001B3E26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2924D6" w14:textId="77777777" w:rsidR="00DC70C9" w:rsidRDefault="00DC70C9">
      <w:r>
        <w:separator/>
      </w:r>
    </w:p>
  </w:endnote>
  <w:endnote w:type="continuationSeparator" w:id="0">
    <w:p w14:paraId="7B2924D7" w14:textId="77777777" w:rsidR="00DC70C9" w:rsidRDefault="00DC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924D4" w14:textId="77777777" w:rsidR="00DC70C9" w:rsidRDefault="00DC70C9">
      <w:r>
        <w:separator/>
      </w:r>
    </w:p>
  </w:footnote>
  <w:footnote w:type="continuationSeparator" w:id="0">
    <w:p w14:paraId="7B2924D5" w14:textId="77777777" w:rsidR="00DC70C9" w:rsidRDefault="00DC7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924D8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B2924D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C0287"/>
    <w:multiLevelType w:val="hybridMultilevel"/>
    <w:tmpl w:val="57DADC44"/>
    <w:lvl w:ilvl="0" w:tplc="D81402C6">
      <w:start w:val="3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1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</w:num>
  <w:num w:numId="1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5D7C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3E26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944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470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1B9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A9D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6DF5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34C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FE8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85C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0C9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3A9F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29248F"/>
  <w15:docId w15:val="{F023CA3B-4C24-4BD2-8B3D-907BB1CB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5881-59E5-4B32-8454-05B8A29D1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3D0279-49A4-4CC3-B490-5A7BF23BA984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177E75-E10C-4A97-924C-627C08ED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10</TotalTime>
  <Pages>3</Pages>
  <Words>827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Кирюшин Сергей Николаевич</cp:lastModifiedBy>
  <cp:revision>4</cp:revision>
  <cp:lastPrinted>2017-06-13T14:37:00Z</cp:lastPrinted>
  <dcterms:created xsi:type="dcterms:W3CDTF">2017-04-20T11:39:00Z</dcterms:created>
  <dcterms:modified xsi:type="dcterms:W3CDTF">2017-06-13T14:45:00Z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